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E64D7" w14:textId="77777777" w:rsidR="002626D7" w:rsidRDefault="002626D7" w:rsidP="002626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7EBF70A8" w14:textId="77777777" w:rsidR="002626D7" w:rsidRDefault="002626D7" w:rsidP="002626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1151D43F" w14:textId="77777777" w:rsidR="002626D7" w:rsidRDefault="002626D7" w:rsidP="002626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482811" w14:textId="77777777" w:rsidR="002626D7" w:rsidRDefault="002626D7" w:rsidP="002626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35C9F9" w14:textId="77777777" w:rsidR="002626D7" w:rsidRDefault="002626D7" w:rsidP="002626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C923F55" w14:textId="77777777" w:rsidR="002626D7" w:rsidRDefault="002626D7" w:rsidP="002626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1946C9C" w14:textId="77777777" w:rsidR="002626D7" w:rsidRDefault="002626D7" w:rsidP="002626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175026" w14:textId="77777777" w:rsidR="002626D7" w:rsidRDefault="002626D7" w:rsidP="002626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6A937B" w14:textId="77777777" w:rsidR="002626D7" w:rsidRDefault="002626D7" w:rsidP="002626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2EC357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24362" w14:textId="77777777" w:rsidR="002626D7" w:rsidRDefault="002626D7" w:rsidP="009139A6">
      <w:r>
        <w:separator/>
      </w:r>
    </w:p>
  </w:endnote>
  <w:endnote w:type="continuationSeparator" w:id="0">
    <w:p w14:paraId="2AFF40DB" w14:textId="77777777" w:rsidR="002626D7" w:rsidRDefault="002626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0C8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37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089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65AD" w14:textId="77777777" w:rsidR="002626D7" w:rsidRDefault="002626D7" w:rsidP="009139A6">
      <w:r>
        <w:separator/>
      </w:r>
    </w:p>
  </w:footnote>
  <w:footnote w:type="continuationSeparator" w:id="0">
    <w:p w14:paraId="4C423492" w14:textId="77777777" w:rsidR="002626D7" w:rsidRDefault="002626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B95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976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EE5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D7"/>
    <w:rsid w:val="000666E0"/>
    <w:rsid w:val="002510B7"/>
    <w:rsid w:val="002626D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23E94"/>
  <w15:chartTrackingRefBased/>
  <w15:docId w15:val="{63AAE99F-8122-470F-93D4-007036B1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26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2022-03-30T18:37:00Z</dcterms:created>
  <dcterms:modified xsi:type="dcterms:W3CDTF">2022-03-30T18:37:00Z</dcterms:modified>
</cp:coreProperties>
</file>